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65D0E060" w:rsidR="00565AE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481F80">
        <w:rPr>
          <w:rFonts w:eastAsia="SimSun"/>
          <w:b/>
          <w:i/>
          <w:sz w:val="28"/>
          <w:lang w:val="en-US" w:eastAsia="zh-CN"/>
        </w:rPr>
        <w:t>1976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15ED44CB" w:rsidR="00565AEE" w:rsidRDefault="00481F80">
            <w:pPr>
              <w:pStyle w:val="CRCoverPage"/>
              <w:spacing w:after="0"/>
              <w:ind w:left="100"/>
            </w:pPr>
            <w:r w:rsidRPr="00481F80">
              <w:t>PRD21 CDS: NR CA FR1 inter-band CA_n1A-n78A/n1A and CA_n3A-n78A/n3A PC2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18F873F6" w:rsidR="00565AEE" w:rsidRDefault="00DF66F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2E437930" w:rsidR="00565AEE" w:rsidRDefault="00DF66F2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Pr="002263C7">
              <w:rPr>
                <w:noProof/>
              </w:rPr>
              <w:t>2</w:t>
            </w:r>
            <w:r w:rsidR="00F62F3D">
              <w:rPr>
                <w:noProof/>
              </w:rPr>
              <w:t>1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2E5F35EF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15A4D38A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EF29A8" w14:textId="77777777" w:rsidR="00565AEE" w:rsidRDefault="00DF66F2">
            <w:pPr>
              <w:pStyle w:val="CRCoverPage"/>
              <w:spacing w:after="0"/>
              <w:rPr>
                <w:lang w:val="en-US"/>
              </w:rPr>
            </w:pPr>
            <w:r w:rsidRPr="00DF66F2">
              <w:rPr>
                <w:lang w:val="en-US"/>
              </w:rPr>
              <w:t>CA_n1A-n78A</w:t>
            </w:r>
            <w:r>
              <w:rPr>
                <w:lang w:val="en-US"/>
              </w:rPr>
              <w:t xml:space="preserve"> with UL n1 PC2</w:t>
            </w:r>
          </w:p>
          <w:p w14:paraId="1A2D8CB8" w14:textId="7C38AFE4" w:rsidR="00DF66F2" w:rsidRDefault="00DF66F2">
            <w:pPr>
              <w:pStyle w:val="CRCoverPage"/>
              <w:spacing w:after="0"/>
              <w:rPr>
                <w:b/>
                <w:caps/>
              </w:rPr>
            </w:pPr>
            <w:r w:rsidRPr="00DF66F2">
              <w:rPr>
                <w:lang w:val="en-US"/>
              </w:rPr>
              <w:t>CA_n</w:t>
            </w:r>
            <w:r>
              <w:rPr>
                <w:lang w:val="en-US"/>
              </w:rPr>
              <w:t>3</w:t>
            </w:r>
            <w:r w:rsidRPr="00DF66F2">
              <w:rPr>
                <w:lang w:val="en-US"/>
              </w:rPr>
              <w:t>A-n78A</w:t>
            </w:r>
            <w:r>
              <w:rPr>
                <w:lang w:val="en-US"/>
              </w:rPr>
              <w:t xml:space="preserve"> with UL n3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F7E7" w14:textId="77777777" w:rsidR="00100A79" w:rsidRDefault="00100A79">
      <w:pPr>
        <w:spacing w:after="0"/>
      </w:pPr>
      <w:r>
        <w:separator/>
      </w:r>
    </w:p>
  </w:endnote>
  <w:endnote w:type="continuationSeparator" w:id="0">
    <w:p w14:paraId="29464000" w14:textId="77777777" w:rsidR="00100A79" w:rsidRDefault="00100A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C1D6" w14:textId="77777777" w:rsidR="00100A79" w:rsidRDefault="00100A79">
      <w:pPr>
        <w:spacing w:after="0"/>
      </w:pPr>
      <w:r>
        <w:separator/>
      </w:r>
    </w:p>
  </w:footnote>
  <w:footnote w:type="continuationSeparator" w:id="0">
    <w:p w14:paraId="055779B4" w14:textId="77777777" w:rsidR="00100A79" w:rsidRDefault="00100A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Header"/>
    </w:pPr>
  </w:p>
  <w:p w14:paraId="38083436" w14:textId="77777777" w:rsidR="00565AEE" w:rsidRDefault="00565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241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79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1F80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4FB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1D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2F3D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BF8FE"/>
  <w15:docId w15:val="{6A5B5503-3CFE-4B03-9804-6D7DB1D7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>ETSI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2025-05-21T06:45:00Z</dcterms:created>
  <dcterms:modified xsi:type="dcterms:W3CDTF">2025-05-21T06:45:00Z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